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92EBB" w14:textId="77777777" w:rsidR="00583BC8" w:rsidRDefault="00583BC8" w:rsidP="00583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WAYTE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26626D3D" w14:textId="77777777" w:rsidR="00583BC8" w:rsidRDefault="00583BC8" w:rsidP="00583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Goudhurst</w:t>
      </w:r>
      <w:proofErr w:type="spellEnd"/>
      <w:r>
        <w:rPr>
          <w:rFonts w:cs="Times New Roman"/>
          <w:szCs w:val="24"/>
        </w:rPr>
        <w:t>, Kent. Yeoman.</w:t>
      </w:r>
    </w:p>
    <w:p w14:paraId="29058492" w14:textId="77777777" w:rsidR="00583BC8" w:rsidRDefault="00583BC8" w:rsidP="00583BC8">
      <w:pPr>
        <w:pStyle w:val="NoSpacing"/>
        <w:rPr>
          <w:rFonts w:cs="Times New Roman"/>
          <w:szCs w:val="24"/>
        </w:rPr>
      </w:pPr>
    </w:p>
    <w:p w14:paraId="53BB8C7C" w14:textId="77777777" w:rsidR="00583BC8" w:rsidRDefault="00583BC8" w:rsidP="00583BC8">
      <w:pPr>
        <w:pStyle w:val="NoSpacing"/>
        <w:rPr>
          <w:rFonts w:cs="Times New Roman"/>
          <w:szCs w:val="24"/>
        </w:rPr>
      </w:pPr>
    </w:p>
    <w:p w14:paraId="5D095AC5" w14:textId="77777777" w:rsidR="00583BC8" w:rsidRDefault="00583BC8" w:rsidP="00583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Ffeb.1484</w:t>
      </w:r>
      <w:r>
        <w:rPr>
          <w:rFonts w:cs="Times New Roman"/>
          <w:szCs w:val="24"/>
        </w:rPr>
        <w:tab/>
        <w:t>He was granted a general pardon.</w:t>
      </w:r>
    </w:p>
    <w:p w14:paraId="4AEC1CB8" w14:textId="77777777" w:rsidR="00583BC8" w:rsidRDefault="00583BC8" w:rsidP="00583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Pardon Rolls of Richard III 1484-5” ed. Hannes </w:t>
      </w:r>
      <w:proofErr w:type="spellStart"/>
      <w:r>
        <w:rPr>
          <w:rFonts w:cs="Times New Roman"/>
          <w:szCs w:val="24"/>
        </w:rPr>
        <w:t>Kleineke</w:t>
      </w:r>
      <w:proofErr w:type="spellEnd"/>
      <w:r>
        <w:rPr>
          <w:rFonts w:cs="Times New Roman"/>
          <w:szCs w:val="24"/>
        </w:rPr>
        <w:t xml:space="preserve">, </w:t>
      </w:r>
    </w:p>
    <w:p w14:paraId="5F16A0EC" w14:textId="77777777" w:rsidR="00583BC8" w:rsidRDefault="00583BC8" w:rsidP="00583BC8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p.16)</w:t>
      </w:r>
    </w:p>
    <w:p w14:paraId="02287506" w14:textId="77777777" w:rsidR="00583BC8" w:rsidRDefault="00583BC8" w:rsidP="00583BC8">
      <w:pPr>
        <w:pStyle w:val="NoSpacing"/>
        <w:rPr>
          <w:rFonts w:cs="Times New Roman"/>
          <w:szCs w:val="24"/>
        </w:rPr>
      </w:pPr>
    </w:p>
    <w:p w14:paraId="651E213F" w14:textId="77777777" w:rsidR="00583BC8" w:rsidRDefault="00583BC8" w:rsidP="00583BC8">
      <w:pPr>
        <w:pStyle w:val="NoSpacing"/>
        <w:rPr>
          <w:rFonts w:cs="Times New Roman"/>
          <w:szCs w:val="24"/>
        </w:rPr>
      </w:pPr>
    </w:p>
    <w:p w14:paraId="4FEE6553" w14:textId="77777777" w:rsidR="00583BC8" w:rsidRDefault="00583BC8" w:rsidP="00583B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August 2023</w:t>
      </w:r>
    </w:p>
    <w:p w14:paraId="600959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B189D" w14:textId="77777777" w:rsidR="00583BC8" w:rsidRDefault="00583BC8" w:rsidP="009139A6">
      <w:r>
        <w:separator/>
      </w:r>
    </w:p>
  </w:endnote>
  <w:endnote w:type="continuationSeparator" w:id="0">
    <w:p w14:paraId="58D2AF38" w14:textId="77777777" w:rsidR="00583BC8" w:rsidRDefault="00583B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461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88B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988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C5FE3" w14:textId="77777777" w:rsidR="00583BC8" w:rsidRDefault="00583BC8" w:rsidP="009139A6">
      <w:r>
        <w:separator/>
      </w:r>
    </w:p>
  </w:footnote>
  <w:footnote w:type="continuationSeparator" w:id="0">
    <w:p w14:paraId="43E8BADF" w14:textId="77777777" w:rsidR="00583BC8" w:rsidRDefault="00583B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7D8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2B7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C0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BC8"/>
    <w:rsid w:val="000666E0"/>
    <w:rsid w:val="002510B7"/>
    <w:rsid w:val="00583BC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F1ED8"/>
  <w15:chartTrackingRefBased/>
  <w15:docId w15:val="{1025EA33-5967-42F3-81CA-B08BFD033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2023-08-03T19:32:00Z</dcterms:created>
  <dcterms:modified xsi:type="dcterms:W3CDTF">2023-08-03T19:33:00Z</dcterms:modified>
</cp:coreProperties>
</file>